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C2E52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BYCHER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619AAF2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Witney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 Yeoman.</w:t>
      </w:r>
    </w:p>
    <w:p w14:paraId="31BFF7BB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C8F9767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BB0156C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Sir Francis Lovell, Lord Lovell(q.v.), brought a plaint of trespass and fishing</w:t>
      </w:r>
    </w:p>
    <w:p w14:paraId="4D32A341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against him and 8 others.</w:t>
      </w:r>
    </w:p>
    <w:p w14:paraId="2AADD858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A5178BD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291E385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1D23EA2" w14:textId="77777777" w:rsidR="00AF6429" w:rsidRDefault="00AF6429" w:rsidP="00AF64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29 September 2021</w:t>
      </w:r>
    </w:p>
    <w:p w14:paraId="4C9AF30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40EF5" w14:textId="77777777" w:rsidR="00AF6429" w:rsidRDefault="00AF6429" w:rsidP="009139A6">
      <w:r>
        <w:separator/>
      </w:r>
    </w:p>
  </w:endnote>
  <w:endnote w:type="continuationSeparator" w:id="0">
    <w:p w14:paraId="33AF3DF1" w14:textId="77777777" w:rsidR="00AF6429" w:rsidRDefault="00AF64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96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FE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859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7E74" w14:textId="77777777" w:rsidR="00AF6429" w:rsidRDefault="00AF6429" w:rsidP="009139A6">
      <w:r>
        <w:separator/>
      </w:r>
    </w:p>
  </w:footnote>
  <w:footnote w:type="continuationSeparator" w:id="0">
    <w:p w14:paraId="0F6D1685" w14:textId="77777777" w:rsidR="00AF6429" w:rsidRDefault="00AF64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40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1E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B3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429"/>
    <w:rsid w:val="000666E0"/>
    <w:rsid w:val="002510B7"/>
    <w:rsid w:val="005C130B"/>
    <w:rsid w:val="00826F5C"/>
    <w:rsid w:val="009139A6"/>
    <w:rsid w:val="009448BB"/>
    <w:rsid w:val="00A3176C"/>
    <w:rsid w:val="00AE65F8"/>
    <w:rsid w:val="00AF642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35CA4"/>
  <w15:chartTrackingRefBased/>
  <w15:docId w15:val="{D058F4BC-124D-4FB4-A1C0-0AD4F781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6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2021-11-13T20:13:00Z</dcterms:created>
  <dcterms:modified xsi:type="dcterms:W3CDTF">2021-11-13T20:13:00Z</dcterms:modified>
</cp:coreProperties>
</file>